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1183F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Cuthbert BARBOUR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82C12C4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DD88F92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088784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43A4A1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300F6784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A03012D" w14:textId="77777777" w:rsidR="00375408" w:rsidRPr="00065994" w:rsidRDefault="00375408" w:rsidP="0037540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0510D77" w14:textId="77777777" w:rsidR="00375408" w:rsidRDefault="00375408" w:rsidP="0037540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07E5A36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A578424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A75073C" w14:textId="77777777" w:rsidR="00375408" w:rsidRDefault="00375408" w:rsidP="003754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December 2024</w:t>
      </w:r>
    </w:p>
    <w:p w14:paraId="1414E3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F02DB" w14:textId="77777777" w:rsidR="00375408" w:rsidRDefault="00375408" w:rsidP="009139A6">
      <w:r>
        <w:separator/>
      </w:r>
    </w:p>
  </w:endnote>
  <w:endnote w:type="continuationSeparator" w:id="0">
    <w:p w14:paraId="5AB68046" w14:textId="77777777" w:rsidR="00375408" w:rsidRDefault="003754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34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A2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097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92871" w14:textId="77777777" w:rsidR="00375408" w:rsidRDefault="00375408" w:rsidP="009139A6">
      <w:r>
        <w:separator/>
      </w:r>
    </w:p>
  </w:footnote>
  <w:footnote w:type="continuationSeparator" w:id="0">
    <w:p w14:paraId="765D149E" w14:textId="77777777" w:rsidR="00375408" w:rsidRDefault="003754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46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735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D7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08"/>
    <w:rsid w:val="000666E0"/>
    <w:rsid w:val="00160E94"/>
    <w:rsid w:val="002510B7"/>
    <w:rsid w:val="00270799"/>
    <w:rsid w:val="0037540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AC9C5"/>
  <w15:chartTrackingRefBased/>
  <w15:docId w15:val="{638A8A53-D6C2-4118-8520-839E16D4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2025-02-10T16:14:00Z</dcterms:created>
  <dcterms:modified xsi:type="dcterms:W3CDTF">2025-02-10T16:16:00Z</dcterms:modified>
</cp:coreProperties>
</file>